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2026-0045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Bau der Osttangente Stadt Ahlen; Erstellung Felddrainagen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Tiefbauarbeiten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